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10A838" w14:textId="3D124651" w:rsidR="00350656" w:rsidRDefault="0035065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MOLYNEUX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fl.1435)</w:t>
      </w:r>
    </w:p>
    <w:p w14:paraId="01205983" w14:textId="5116A006" w:rsidR="00350656" w:rsidRDefault="0035065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C05F12D" w14:textId="3B023F56" w:rsidR="00350656" w:rsidRDefault="0035065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044A6F9" w14:textId="00EFFD76" w:rsidR="00350656" w:rsidRDefault="0035065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= Katherine(q.v.), daughter of Sir William Harrington, </w:t>
      </w:r>
      <w:proofErr w:type="gramStart"/>
      <w:r>
        <w:rPr>
          <w:rFonts w:ascii="Times New Roman" w:hAnsi="Times New Roman" w:cs="Times New Roman"/>
          <w:sz w:val="24"/>
          <w:szCs w:val="24"/>
        </w:rPr>
        <w:t>K.G.(</w:t>
      </w:r>
      <w:proofErr w:type="gramEnd"/>
      <w:r>
        <w:rPr>
          <w:rFonts w:ascii="Times New Roman" w:hAnsi="Times New Roman" w:cs="Times New Roman"/>
          <w:sz w:val="24"/>
          <w:szCs w:val="24"/>
        </w:rPr>
        <w:t>d.1440)(q.v.).</w:t>
      </w:r>
    </w:p>
    <w:p w14:paraId="11DB5084" w14:textId="4869D07A" w:rsidR="00350656" w:rsidRDefault="00350656" w:rsidP="0035065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(Ricardian 101 p.55)</w:t>
      </w:r>
    </w:p>
    <w:p w14:paraId="1E6FA6FF" w14:textId="3C6653D6" w:rsidR="00350656" w:rsidRDefault="00350656" w:rsidP="0035065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CAB125B" w14:textId="09EC1031" w:rsidR="00350656" w:rsidRDefault="00350656" w:rsidP="0035065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035E731" w14:textId="0FE78808" w:rsidR="00350656" w:rsidRPr="00350656" w:rsidRDefault="00350656" w:rsidP="0035065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January 2022</w:t>
      </w:r>
    </w:p>
    <w:sectPr w:rsidR="00350656" w:rsidRPr="0035065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8AFE6C" w14:textId="77777777" w:rsidR="007D0004" w:rsidRDefault="007D0004" w:rsidP="009139A6">
      <w:r>
        <w:separator/>
      </w:r>
    </w:p>
  </w:endnote>
  <w:endnote w:type="continuationSeparator" w:id="0">
    <w:p w14:paraId="5D8849DC" w14:textId="77777777" w:rsidR="007D0004" w:rsidRDefault="007D000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A3B2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9D67B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0B172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2FB136" w14:textId="77777777" w:rsidR="007D0004" w:rsidRDefault="007D0004" w:rsidP="009139A6">
      <w:r>
        <w:separator/>
      </w:r>
    </w:p>
  </w:footnote>
  <w:footnote w:type="continuationSeparator" w:id="0">
    <w:p w14:paraId="7F4BF1F2" w14:textId="77777777" w:rsidR="007D0004" w:rsidRDefault="007D000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D7DBB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D1497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A704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0004"/>
    <w:rsid w:val="000666E0"/>
    <w:rsid w:val="002510B7"/>
    <w:rsid w:val="002623BB"/>
    <w:rsid w:val="00350656"/>
    <w:rsid w:val="005C130B"/>
    <w:rsid w:val="007D0004"/>
    <w:rsid w:val="00826F5C"/>
    <w:rsid w:val="009139A6"/>
    <w:rsid w:val="009448BB"/>
    <w:rsid w:val="00A3176C"/>
    <w:rsid w:val="00AE65F8"/>
    <w:rsid w:val="00BA00AB"/>
    <w:rsid w:val="00CB4ED9"/>
    <w:rsid w:val="00EB3209"/>
    <w:rsid w:val="00F5042D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EB9656"/>
  <w15:chartTrackingRefBased/>
  <w15:docId w15:val="{02461FBA-7823-48D5-B8F1-4638CBDF2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15</TotalTime>
  <Pages>1</Pages>
  <Words>22</Words>
  <Characters>129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2022-01-23T20:39:00Z</dcterms:created>
  <dcterms:modified xsi:type="dcterms:W3CDTF">2022-01-23T20:57:00Z</dcterms:modified>
</cp:coreProperties>
</file>